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3AA" w:rsidRPr="00594577" w:rsidRDefault="000703AA" w:rsidP="003D480A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594577">
        <w:rPr>
          <w:rFonts w:ascii="Arial" w:hAnsi="Arial" w:cs="Arial"/>
          <w:b/>
          <w:bCs/>
          <w:sz w:val="24"/>
          <w:szCs w:val="24"/>
        </w:rPr>
        <w:t>TERVEZET</w:t>
      </w:r>
    </w:p>
    <w:p w:rsidR="000703AA" w:rsidRDefault="000703AA" w:rsidP="003D480A">
      <w:pPr>
        <w:jc w:val="center"/>
        <w:rPr>
          <w:rFonts w:ascii="Arial" w:hAnsi="Arial" w:cs="Arial"/>
          <w:sz w:val="24"/>
          <w:szCs w:val="24"/>
        </w:rPr>
      </w:pPr>
      <w:r w:rsidRPr="003D480A">
        <w:rPr>
          <w:rFonts w:ascii="Arial" w:hAnsi="Arial" w:cs="Arial"/>
          <w:sz w:val="24"/>
          <w:szCs w:val="24"/>
        </w:rPr>
        <w:t>Megállapodás</w:t>
      </w:r>
    </w:p>
    <w:p w:rsidR="000703AA" w:rsidRDefault="000703AA" w:rsidP="003D480A">
      <w:pPr>
        <w:jc w:val="center"/>
        <w:rPr>
          <w:rFonts w:ascii="Arial" w:hAnsi="Arial" w:cs="Arial"/>
          <w:sz w:val="24"/>
          <w:szCs w:val="24"/>
        </w:rPr>
      </w:pPr>
      <w:r w:rsidRPr="003D480A">
        <w:rPr>
          <w:rFonts w:ascii="Arial" w:hAnsi="Arial" w:cs="Arial"/>
          <w:sz w:val="24"/>
          <w:szCs w:val="24"/>
        </w:rPr>
        <w:t>bér</w:t>
      </w:r>
      <w:r>
        <w:rPr>
          <w:rFonts w:ascii="Arial" w:hAnsi="Arial" w:cs="Arial"/>
          <w:sz w:val="24"/>
          <w:szCs w:val="24"/>
        </w:rPr>
        <w:t>leti szerződés közös megegyezéssel történő megszüntetéséről</w:t>
      </w:r>
    </w:p>
    <w:p w:rsidR="000703AA" w:rsidRDefault="000703AA" w:rsidP="0045399E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amely létrejött egyrészről </w:t>
      </w:r>
    </w:p>
    <w:p w:rsidR="000703AA" w:rsidRDefault="000703AA" w:rsidP="0045399E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Bérbeadó: Berhida Város Önkormányzata</w:t>
      </w:r>
    </w:p>
    <w:p w:rsidR="000703AA" w:rsidRDefault="000703AA" w:rsidP="0045399E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címe: 8181 Berhida, Veszprémi út 1-3.</w:t>
      </w:r>
    </w:p>
    <w:p w:rsidR="000703AA" w:rsidRDefault="000703AA" w:rsidP="0045399E">
      <w:pPr>
        <w:spacing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képviselője: Pergő Margit polgármester</w:t>
      </w:r>
    </w:p>
    <w:p w:rsidR="000703AA" w:rsidRDefault="000703AA" w:rsidP="0045399E">
      <w:pPr>
        <w:spacing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adószáma: 15734147-2-19</w:t>
      </w:r>
    </w:p>
    <w:p w:rsidR="000703AA" w:rsidRDefault="000703AA" w:rsidP="0045399E">
      <w:pPr>
        <w:spacing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számlaszáma: 11748076-15429142</w:t>
      </w:r>
    </w:p>
    <w:p w:rsidR="000703AA" w:rsidRDefault="000703AA" w:rsidP="0045399E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mint bérbeadó (a továbbiakban: bérbeadó),</w:t>
      </w:r>
    </w:p>
    <w:p w:rsidR="000703AA" w:rsidRDefault="000703AA" w:rsidP="0045399E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másrészről:</w:t>
      </w:r>
    </w:p>
    <w:p w:rsidR="000703AA" w:rsidRDefault="000703AA" w:rsidP="0045399E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Bérlő:…………………………………………………………………………….</w:t>
      </w:r>
    </w:p>
    <w:p w:rsidR="000703AA" w:rsidRDefault="000703AA" w:rsidP="0045399E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címe: …………………………………………………………………………….</w:t>
      </w:r>
    </w:p>
    <w:p w:rsidR="000703AA" w:rsidRDefault="000703AA" w:rsidP="0045399E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képviselője: ……………………………………………………………………..</w:t>
      </w:r>
    </w:p>
    <w:p w:rsidR="000703AA" w:rsidRDefault="000703AA" w:rsidP="0045399E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adószáma: ………………………………………………………………………</w:t>
      </w:r>
    </w:p>
    <w:p w:rsidR="000703AA" w:rsidRDefault="000703AA" w:rsidP="0045399E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cégjegyzék száma: …………………………………………………………….</w:t>
      </w:r>
    </w:p>
    <w:p w:rsidR="000703AA" w:rsidRDefault="000703AA" w:rsidP="0045399E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jognyilatkozatok fogadásának címe:………………………………………….</w:t>
      </w:r>
    </w:p>
    <w:p w:rsidR="000703AA" w:rsidRDefault="000703AA" w:rsidP="003D480A">
      <w:pPr>
        <w:jc w:val="both"/>
        <w:rPr>
          <w:rFonts w:ascii="Arial" w:hAnsi="Arial" w:cs="Arial"/>
          <w:sz w:val="24"/>
          <w:szCs w:val="24"/>
        </w:rPr>
      </w:pPr>
    </w:p>
    <w:p w:rsidR="000703AA" w:rsidRDefault="000703AA" w:rsidP="003D480A">
      <w:pPr>
        <w:jc w:val="both"/>
        <w:rPr>
          <w:rFonts w:ascii="Arial" w:hAnsi="Arial" w:cs="Arial"/>
          <w:sz w:val="24"/>
          <w:szCs w:val="24"/>
        </w:rPr>
      </w:pPr>
    </w:p>
    <w:p w:rsidR="000703AA" w:rsidRDefault="000703AA" w:rsidP="003D480A">
      <w:pPr>
        <w:ind w:firstLine="708"/>
        <w:jc w:val="both"/>
        <w:rPr>
          <w:rFonts w:ascii="Arial" w:hAnsi="Arial" w:cs="Arial"/>
          <w:b/>
          <w:bCs/>
          <w:sz w:val="24"/>
          <w:szCs w:val="24"/>
        </w:rPr>
      </w:pPr>
      <w:r w:rsidRPr="003D480A">
        <w:rPr>
          <w:rFonts w:ascii="Arial" w:hAnsi="Arial" w:cs="Arial"/>
          <w:b/>
          <w:bCs/>
          <w:sz w:val="24"/>
          <w:szCs w:val="24"/>
        </w:rPr>
        <w:t>1.Előzmények:</w:t>
      </w:r>
    </w:p>
    <w:p w:rsidR="000703AA" w:rsidRDefault="000703AA" w:rsidP="003D480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 Város Önkormányzatának képviselő-testülete a ……………Kt. sz. határozata alapján Bérbeadó ………………….-án helyiségbérleti szerződést kötött ……………………..a Berhida, …………..szám alatti, önkormányzati tulajdonú helyiség bérlete tárgyában, ………..-tól ………….-ig ….. éves határozott időtartamra. (A szerződés a jelen megállapodás …….melléklete.)</w:t>
      </w:r>
    </w:p>
    <w:p w:rsidR="000703AA" w:rsidRDefault="000703AA" w:rsidP="00BD695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 Város Önkormányzatának képviselő-testülete a …………….Kt. sz. határozata alapján Bérbeadó hozzájárult ahhoz, hogy ……………..-tól –………………….kérelmét figyelembe véve – az általa létrehozott és vezetett ………………….legyen a bérlő. Ezen időponttól a …….. viseli az eredeti bérleti szerződésben vállalt kötelezettségeket, gyakorolja a bérlői jogokat. (A szerződés módosítása a jelen megállapodás ……. számú melléklete.)</w:t>
      </w:r>
    </w:p>
    <w:p w:rsidR="000703AA" w:rsidRPr="000A603B" w:rsidRDefault="000703AA" w:rsidP="000A603B">
      <w:pPr>
        <w:pStyle w:val="ListParagraph"/>
        <w:numPr>
          <w:ilvl w:val="0"/>
          <w:numId w:val="4"/>
        </w:num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2 -</w:t>
      </w:r>
    </w:p>
    <w:p w:rsidR="000703AA" w:rsidRDefault="000703AA" w:rsidP="003D480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Bérlő…………….. napján írásban kezdeményezte a bérleti szerződés – … napos határidő elteltével való - megszüntetését. (3. sz. melléklet)</w:t>
      </w:r>
    </w:p>
    <w:p w:rsidR="000703AA" w:rsidRDefault="000703AA" w:rsidP="003D480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bérleti szerződés 20.) pontja értelmében a szerződést – lejárat előtt – rendes felmondással nem, csak közös megegyezéssel szüntethető meg, ezért a Bérbeadó a kérelmet ekként tekintette.</w:t>
      </w:r>
    </w:p>
    <w:p w:rsidR="000703AA" w:rsidRDefault="000703AA" w:rsidP="003D480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Bérbeadó ……………Kt. számú határozatával hozzájárult a bérleti szerződés 20.) pontja alapján, annak közös megegyezéssel történő megszüntetéséhez. (….. sz. melléklet)</w:t>
      </w:r>
    </w:p>
    <w:p w:rsidR="000703AA" w:rsidRDefault="000703AA" w:rsidP="0045399E">
      <w:pPr>
        <w:ind w:firstLine="708"/>
        <w:jc w:val="both"/>
        <w:rPr>
          <w:rFonts w:ascii="Arial" w:hAnsi="Arial" w:cs="Arial"/>
          <w:b/>
          <w:bCs/>
          <w:sz w:val="24"/>
          <w:szCs w:val="24"/>
        </w:rPr>
      </w:pPr>
      <w:r w:rsidRPr="0045399E">
        <w:rPr>
          <w:rFonts w:ascii="Arial" w:hAnsi="Arial" w:cs="Arial"/>
          <w:b/>
          <w:bCs/>
          <w:sz w:val="24"/>
          <w:szCs w:val="24"/>
        </w:rPr>
        <w:t>2. Megállapodás</w:t>
      </w:r>
    </w:p>
    <w:p w:rsidR="000703AA" w:rsidRDefault="000703AA" w:rsidP="0045399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2.1. Szerződő felek megállapodnak, hogy a bérleti szerződést és annak módosítását, figyelemmel a felek között …………..-én lezajlott tárgyalásokra is, közös megegyezéssel jelen megállapodás aláírásával………………. napjával megszüntetik. (A ……………..-én felvett jegyzőkönyv a megállapodás …….. sz. melléklete.)</w:t>
      </w:r>
    </w:p>
    <w:p w:rsidR="000703AA" w:rsidRPr="00523418" w:rsidRDefault="000703AA" w:rsidP="0045399E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523418">
        <w:rPr>
          <w:rFonts w:ascii="Arial" w:hAnsi="Arial" w:cs="Arial"/>
          <w:b/>
          <w:bCs/>
          <w:sz w:val="24"/>
          <w:szCs w:val="24"/>
        </w:rPr>
        <w:t>2.2. Elszámolási kötelezettség</w:t>
      </w:r>
      <w:r>
        <w:rPr>
          <w:rFonts w:ascii="Arial" w:hAnsi="Arial" w:cs="Arial"/>
          <w:b/>
          <w:bCs/>
          <w:sz w:val="24"/>
          <w:szCs w:val="24"/>
        </w:rPr>
        <w:t xml:space="preserve"> teljesítése</w:t>
      </w:r>
      <w:r w:rsidRPr="00523418">
        <w:rPr>
          <w:rFonts w:ascii="Arial" w:hAnsi="Arial" w:cs="Arial"/>
          <w:b/>
          <w:bCs/>
          <w:sz w:val="24"/>
          <w:szCs w:val="24"/>
        </w:rPr>
        <w:t>:</w:t>
      </w:r>
    </w:p>
    <w:p w:rsidR="000703AA" w:rsidRDefault="000703AA" w:rsidP="0045399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bérleti szerződés 16.) pontja szerint: A helyiség használata során felmerülő közüzemi, üzemeltetési kiadások (víz, villany, gáz, stb. ) a bérlőt terhelik. A közüzemi szolgáltatókkal a szerződéseket bérbeadó köti meg, bérlő fizetőként való megnevezésével.</w:t>
      </w:r>
    </w:p>
    <w:p w:rsidR="000703AA" w:rsidRDefault="000703AA" w:rsidP="0045399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2.2.1. </w:t>
      </w:r>
      <w:r w:rsidRPr="00457B4F">
        <w:rPr>
          <w:rFonts w:ascii="Arial" w:hAnsi="Arial" w:cs="Arial"/>
          <w:b/>
          <w:bCs/>
          <w:sz w:val="24"/>
          <w:szCs w:val="24"/>
        </w:rPr>
        <w:t>Bérleti díj</w:t>
      </w:r>
      <w:r>
        <w:rPr>
          <w:rFonts w:ascii="Arial" w:hAnsi="Arial" w:cs="Arial"/>
          <w:sz w:val="24"/>
          <w:szCs w:val="24"/>
        </w:rPr>
        <w:t xml:space="preserve">: </w:t>
      </w:r>
    </w:p>
    <w:p w:rsidR="000703AA" w:rsidRDefault="000703AA" w:rsidP="0045399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bérleti szerződés 4.) pontja alapján a helyiség bérleti díja …………….- Ft+ÁFA/hó, bruttó……………...- Ft/hó, melyet tárgy hó 15-ig előre kellett megfizetni.</w:t>
      </w:r>
    </w:p>
    <w:p w:rsidR="000703AA" w:rsidRDefault="000703AA" w:rsidP="0045399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Bérlőnek …………. napjáig bruttó……………….-Ft bérleti díj tartozása áll fenn, amelyet megegyezésük szerint …………….-ig fizet meg a Bérbeadó részére.</w:t>
      </w:r>
    </w:p>
    <w:p w:rsidR="000703AA" w:rsidRDefault="000703AA" w:rsidP="0045399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Bérbeadó a Bérlő által a bérleti díjtartozásra vonatkozó részteljesítéseket is köteles elfogadni.</w:t>
      </w:r>
    </w:p>
    <w:p w:rsidR="000703AA" w:rsidRDefault="000703AA" w:rsidP="0045399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2.2.2. </w:t>
      </w:r>
      <w:r w:rsidRPr="00457B4F">
        <w:rPr>
          <w:rFonts w:ascii="Arial" w:hAnsi="Arial" w:cs="Arial"/>
          <w:b/>
          <w:bCs/>
          <w:sz w:val="24"/>
          <w:szCs w:val="24"/>
        </w:rPr>
        <w:t>Közüzemi díjak</w:t>
      </w:r>
      <w:r>
        <w:rPr>
          <w:rFonts w:ascii="Arial" w:hAnsi="Arial" w:cs="Arial"/>
          <w:sz w:val="24"/>
          <w:szCs w:val="24"/>
        </w:rPr>
        <w:t>:</w:t>
      </w:r>
    </w:p>
    <w:p w:rsidR="000703AA" w:rsidRDefault="000703AA" w:rsidP="0045399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2.2.2.1. villamos energia díja:</w:t>
      </w:r>
    </w:p>
    <w:p w:rsidR="000703AA" w:rsidRDefault="000703AA" w:rsidP="0045399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Az E-On felé fennálló tartozás összege …………….. napján:</w:t>
      </w:r>
    </w:p>
    <w:p w:rsidR="000703AA" w:rsidRDefault="000703AA" w:rsidP="0045399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-…………………………………………………………..........- Ft   </w:t>
      </w:r>
    </w:p>
    <w:p w:rsidR="000703AA" w:rsidRDefault="000703AA" w:rsidP="0045399E">
      <w:pPr>
        <w:jc w:val="both"/>
        <w:rPr>
          <w:rFonts w:ascii="Arial" w:hAnsi="Arial" w:cs="Arial"/>
          <w:sz w:val="24"/>
          <w:szCs w:val="24"/>
        </w:rPr>
      </w:pPr>
    </w:p>
    <w:p w:rsidR="000703AA" w:rsidRDefault="000703AA" w:rsidP="0045399E">
      <w:pPr>
        <w:jc w:val="both"/>
        <w:rPr>
          <w:rFonts w:ascii="Arial" w:hAnsi="Arial" w:cs="Arial"/>
          <w:sz w:val="24"/>
          <w:szCs w:val="24"/>
        </w:rPr>
      </w:pPr>
    </w:p>
    <w:p w:rsidR="000703AA" w:rsidRPr="00E11215" w:rsidRDefault="000703AA" w:rsidP="00E11215">
      <w:pPr>
        <w:pStyle w:val="ListParagraph"/>
        <w:numPr>
          <w:ilvl w:val="0"/>
          <w:numId w:val="4"/>
        </w:numPr>
        <w:jc w:val="center"/>
        <w:rPr>
          <w:rFonts w:ascii="Arial" w:hAnsi="Arial" w:cs="Arial"/>
          <w:sz w:val="24"/>
          <w:szCs w:val="24"/>
        </w:rPr>
      </w:pPr>
      <w:r>
        <w:t>3 -</w:t>
      </w:r>
    </w:p>
    <w:p w:rsidR="000703AA" w:rsidRDefault="000703AA" w:rsidP="0045399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végszámla kiállításának a feltétele, hogy a 2 részszámla ki legyen egyenlítve, ezért a végszámla a megállapodás elkészítésének idején nem áll rendelkezésre.</w:t>
      </w:r>
    </w:p>
    <w:p w:rsidR="000703AA" w:rsidRDefault="000703AA" w:rsidP="0045399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szolgáltató a végszámlát a fenti 2 db részszámla kiegyenlítését követően a …………………..részére állítja ki, aki annak tartalmát </w:t>
      </w:r>
      <w:r w:rsidRPr="000A603B">
        <w:rPr>
          <w:rFonts w:ascii="Arial" w:hAnsi="Arial" w:cs="Arial"/>
          <w:sz w:val="24"/>
          <w:szCs w:val="24"/>
        </w:rPr>
        <w:t>nem teszi vita tárgyává a Bérbeadó felé vállalt kötelezettség tekintetében.</w:t>
      </w:r>
    </w:p>
    <w:p w:rsidR="000703AA" w:rsidRDefault="000703AA" w:rsidP="0045399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Bérlő a villamosenergia-díj tartozást (a fenti 2 db részszámlát és a végszámlát)…………….-ig kiegyenlíti és a kifizetést igazoló bizonylat másolatát a Bérbeadó rendelkezésére bocsátja.</w:t>
      </w:r>
    </w:p>
    <w:p w:rsidR="000703AA" w:rsidRDefault="000703AA" w:rsidP="0045399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2.2.2.2. földgáz díj:</w:t>
      </w:r>
    </w:p>
    <w:p w:rsidR="000703AA" w:rsidRDefault="000703AA" w:rsidP="0045399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Főgáz Zrt. felé fennálló tartozás összege ……………… napján ………………..- Ft.</w:t>
      </w:r>
    </w:p>
    <w:p w:rsidR="000703AA" w:rsidRDefault="000703AA" w:rsidP="0045399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leszerelt gázóra visszaszereltetését a Bérlő kezdeményezi a szolgáltatónál.</w:t>
      </w:r>
    </w:p>
    <w:p w:rsidR="000703AA" w:rsidRDefault="000703AA" w:rsidP="00615B8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Bérlő a gázóra visszaszereltetését továbbá rendeltetésszerű használatra alkalmas állapotba hozását vállalja, és az ezzel kapcsolatos költségeket valamint a fenti összegű gázenergia-díj tartozást…………….-ig kiegyenlíti és a kifizetést igazoló bizonylat másolatát a Bérbeadó rendelkezésére bocsátja.</w:t>
      </w:r>
    </w:p>
    <w:p w:rsidR="000703AA" w:rsidRDefault="000703AA" w:rsidP="0045399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2.2.2.3. víz- és csatornadíj:</w:t>
      </w:r>
    </w:p>
    <w:p w:rsidR="000703AA" w:rsidRDefault="000703AA" w:rsidP="00FA35F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Bakonykarszt Zrt. felé fennálló tartozás összege…………….. napján………….- Ft.</w:t>
      </w:r>
    </w:p>
    <w:p w:rsidR="000703AA" w:rsidRDefault="000703AA" w:rsidP="00FA35F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Bérlő a víz- és csatornadíj tartozást ……………...-ig kiegyenlíti és a kifizetést igazoló bizonylat másolatát a Bérbeadó rendelkezésére bocsátja.</w:t>
      </w:r>
    </w:p>
    <w:p w:rsidR="000703AA" w:rsidRDefault="000703AA" w:rsidP="0045399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2.2.2.4. hulladékszállítás díja:</w:t>
      </w:r>
    </w:p>
    <w:p w:rsidR="000703AA" w:rsidRDefault="000703AA" w:rsidP="0045399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szolgáltatás igénybe vételére a Bérlő a Vertikál Zrt-vel külön szerződésben állapodott meg, amelynek díját közvetlenül a szolgáltatónak fizeti meg</w:t>
      </w:r>
    </w:p>
    <w:p w:rsidR="000703AA" w:rsidRDefault="000703AA" w:rsidP="0045399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2.2.2.5. </w:t>
      </w:r>
    </w:p>
    <w:p w:rsidR="000703AA" w:rsidRDefault="000703AA" w:rsidP="0045399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Bérlő a fent részletezett közüzemi díj és bérleti díj tartozások összegét elismeri, nem vitatja. </w:t>
      </w:r>
    </w:p>
    <w:p w:rsidR="000703AA" w:rsidRDefault="000703AA" w:rsidP="0045399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fentiekben megállapított közüzemi díjakra vonatkozó kötelezettségek </w:t>
      </w:r>
      <w:r w:rsidRPr="000A603B">
        <w:rPr>
          <w:rFonts w:ascii="Arial" w:hAnsi="Arial" w:cs="Arial"/>
          <w:sz w:val="24"/>
          <w:szCs w:val="24"/>
        </w:rPr>
        <w:t>továbbá</w:t>
      </w:r>
      <w:r>
        <w:rPr>
          <w:rFonts w:ascii="Arial" w:hAnsi="Arial" w:cs="Arial"/>
          <w:sz w:val="24"/>
          <w:szCs w:val="24"/>
        </w:rPr>
        <w:t xml:space="preserve">  azok megállapításának napjától ……………..napjáig </w:t>
      </w:r>
      <w:r w:rsidRPr="000A603B">
        <w:rPr>
          <w:rFonts w:ascii="Arial" w:hAnsi="Arial" w:cs="Arial"/>
          <w:sz w:val="24"/>
          <w:szCs w:val="24"/>
        </w:rPr>
        <w:t>felmerülő további költségek</w:t>
      </w:r>
      <w:r>
        <w:rPr>
          <w:rFonts w:ascii="Arial" w:hAnsi="Arial" w:cs="Arial"/>
          <w:sz w:val="24"/>
          <w:szCs w:val="24"/>
        </w:rPr>
        <w:t xml:space="preserve">, </w:t>
      </w:r>
      <w:r w:rsidRPr="000A603B">
        <w:rPr>
          <w:rFonts w:ascii="Arial" w:hAnsi="Arial" w:cs="Arial"/>
          <w:sz w:val="24"/>
          <w:szCs w:val="24"/>
        </w:rPr>
        <w:t>valamint</w:t>
      </w:r>
      <w:r>
        <w:rPr>
          <w:rFonts w:ascii="Arial" w:hAnsi="Arial" w:cs="Arial"/>
          <w:sz w:val="24"/>
          <w:szCs w:val="24"/>
        </w:rPr>
        <w:t xml:space="preserve"> a közüzemekkel kapcsolatos bármely költség a Bérlőt terheli. </w:t>
      </w:r>
      <w:r w:rsidRPr="000A603B">
        <w:rPr>
          <w:rFonts w:ascii="Arial" w:hAnsi="Arial" w:cs="Arial"/>
          <w:sz w:val="24"/>
          <w:szCs w:val="24"/>
        </w:rPr>
        <w:t>A Bérlő vállalja, hogy a szolgáltatók által kiállított számlán feltüntetett esedékesség napjáig a díjakat megfizeti.</w:t>
      </w:r>
      <w:r>
        <w:rPr>
          <w:rFonts w:ascii="Arial" w:hAnsi="Arial" w:cs="Arial"/>
          <w:sz w:val="24"/>
          <w:szCs w:val="24"/>
        </w:rPr>
        <w:t xml:space="preserve"> </w:t>
      </w:r>
    </w:p>
    <w:p w:rsidR="000703AA" w:rsidRPr="00523418" w:rsidRDefault="000703AA" w:rsidP="007373E2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0A603B">
        <w:rPr>
          <w:rFonts w:ascii="Arial" w:hAnsi="Arial" w:cs="Arial"/>
          <w:b/>
          <w:bCs/>
          <w:sz w:val="24"/>
          <w:szCs w:val="24"/>
        </w:rPr>
        <w:t>2.3.</w:t>
      </w:r>
      <w:r w:rsidRPr="00523418">
        <w:rPr>
          <w:rFonts w:ascii="Arial" w:hAnsi="Arial" w:cs="Arial"/>
          <w:b/>
          <w:bCs/>
          <w:sz w:val="24"/>
          <w:szCs w:val="24"/>
        </w:rPr>
        <w:t xml:space="preserve"> A bérlemény átadása a bérbeadónak:</w:t>
      </w:r>
    </w:p>
    <w:p w:rsidR="000703AA" w:rsidRDefault="000703AA" w:rsidP="007373E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bérlemény átadásának a napja: …………….</w:t>
      </w:r>
    </w:p>
    <w:p w:rsidR="000703AA" w:rsidRPr="000A603B" w:rsidRDefault="000703AA" w:rsidP="000A603B">
      <w:pPr>
        <w:pStyle w:val="ListParagraph"/>
        <w:numPr>
          <w:ilvl w:val="0"/>
          <w:numId w:val="4"/>
        </w:num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4 -</w:t>
      </w:r>
    </w:p>
    <w:p w:rsidR="000703AA" w:rsidRDefault="000703AA" w:rsidP="007373E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bérlő a bérleményt a szerződés szerinti állapotban, leltár szerint adja vissza a bérbeadónak. A bérlemény visszavétele során felvett jegyzőkönyv a jelen megállapodás részét fogja képezni.</w:t>
      </w:r>
    </w:p>
    <w:p w:rsidR="000703AA" w:rsidRDefault="000703AA" w:rsidP="0045399E">
      <w:pPr>
        <w:jc w:val="both"/>
        <w:rPr>
          <w:rFonts w:ascii="Arial" w:hAnsi="Arial" w:cs="Arial"/>
          <w:sz w:val="24"/>
          <w:szCs w:val="24"/>
        </w:rPr>
      </w:pPr>
    </w:p>
    <w:p w:rsidR="000703AA" w:rsidRDefault="000703AA" w:rsidP="0045399E">
      <w:pPr>
        <w:jc w:val="both"/>
        <w:rPr>
          <w:rFonts w:ascii="Arial" w:hAnsi="Arial" w:cs="Arial"/>
          <w:sz w:val="24"/>
          <w:szCs w:val="24"/>
        </w:rPr>
      </w:pPr>
      <w:r w:rsidRPr="000A603B">
        <w:rPr>
          <w:rFonts w:ascii="Arial" w:hAnsi="Arial" w:cs="Arial"/>
          <w:b/>
          <w:bCs/>
          <w:sz w:val="24"/>
          <w:szCs w:val="24"/>
        </w:rPr>
        <w:t>2.4.</w:t>
      </w:r>
      <w:r w:rsidRPr="000A603B">
        <w:rPr>
          <w:rFonts w:ascii="Arial" w:hAnsi="Arial" w:cs="Arial"/>
          <w:sz w:val="24"/>
          <w:szCs w:val="24"/>
        </w:rPr>
        <w:t xml:space="preserve"> </w:t>
      </w:r>
      <w:r w:rsidRPr="000A603B">
        <w:rPr>
          <w:rFonts w:ascii="Arial" w:hAnsi="Arial" w:cs="Arial"/>
          <w:b/>
          <w:bCs/>
          <w:sz w:val="24"/>
          <w:szCs w:val="24"/>
        </w:rPr>
        <w:t>Készfizető kezesi megállapodás</w:t>
      </w:r>
      <w:r w:rsidRPr="00523418">
        <w:rPr>
          <w:rFonts w:ascii="Arial" w:hAnsi="Arial" w:cs="Arial"/>
          <w:b/>
          <w:bCs/>
          <w:sz w:val="24"/>
          <w:szCs w:val="24"/>
        </w:rPr>
        <w:t>:</w:t>
      </w:r>
    </w:p>
    <w:p w:rsidR="000703AA" w:rsidRDefault="000703AA" w:rsidP="007373E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 lakóhelyű magánszemély kijelenti, hogy a bérleti szerződéssel és a……………………………. részéről a bérleti szerződést ismeri, az abból eredően fennálló fent részletezett tartozásaival tisztában van, azt nem vitatja.</w:t>
      </w:r>
    </w:p>
    <w:p w:rsidR="000703AA" w:rsidRDefault="000703AA" w:rsidP="007373E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…………………magánszemély visszavonhatatlanul </w:t>
      </w:r>
      <w:r w:rsidRPr="0014407F">
        <w:rPr>
          <w:rFonts w:ascii="Arial" w:hAnsi="Arial" w:cs="Arial"/>
          <w:sz w:val="24"/>
          <w:szCs w:val="24"/>
        </w:rPr>
        <w:t>készfizető kezesi kötelezettséget vállal a</w:t>
      </w:r>
      <w:r>
        <w:rPr>
          <w:rFonts w:ascii="Arial" w:hAnsi="Arial" w:cs="Arial"/>
          <w:sz w:val="24"/>
          <w:szCs w:val="24"/>
        </w:rPr>
        <w:t>………………………………</w:t>
      </w:r>
      <w:r w:rsidRPr="0014407F">
        <w:rPr>
          <w:rFonts w:ascii="Arial" w:hAnsi="Arial" w:cs="Arial"/>
          <w:sz w:val="24"/>
          <w:szCs w:val="24"/>
        </w:rPr>
        <w:t xml:space="preserve"> részéről a bérleti szerződésből eredően</w:t>
      </w:r>
      <w:r>
        <w:rPr>
          <w:rFonts w:ascii="Arial" w:hAnsi="Arial" w:cs="Arial"/>
          <w:sz w:val="24"/>
          <w:szCs w:val="24"/>
        </w:rPr>
        <w:t xml:space="preserve"> a Bérbeadó jogosult felé</w:t>
      </w:r>
      <w:r w:rsidRPr="0014407F">
        <w:rPr>
          <w:rFonts w:ascii="Arial" w:hAnsi="Arial" w:cs="Arial"/>
          <w:sz w:val="24"/>
          <w:szCs w:val="24"/>
        </w:rPr>
        <w:t xml:space="preserve"> fennálló fent részletezett tartozásaira, a </w:t>
      </w:r>
      <w:r>
        <w:rPr>
          <w:rFonts w:ascii="Arial" w:hAnsi="Arial" w:cs="Arial"/>
          <w:sz w:val="24"/>
          <w:szCs w:val="24"/>
        </w:rPr>
        <w:t>késedelmes teljesítés</w:t>
      </w:r>
      <w:r w:rsidRPr="0014407F">
        <w:rPr>
          <w:rFonts w:ascii="Arial" w:hAnsi="Arial" w:cs="Arial"/>
          <w:sz w:val="24"/>
          <w:szCs w:val="24"/>
        </w:rPr>
        <w:t xml:space="preserve"> esetén járó késedelmi kamatai</w:t>
      </w:r>
      <w:r>
        <w:rPr>
          <w:rFonts w:ascii="Arial" w:hAnsi="Arial" w:cs="Arial"/>
          <w:sz w:val="24"/>
          <w:szCs w:val="24"/>
        </w:rPr>
        <w:t>ra</w:t>
      </w:r>
      <w:r w:rsidRPr="0014407F">
        <w:rPr>
          <w:rFonts w:ascii="Arial" w:hAnsi="Arial" w:cs="Arial"/>
          <w:sz w:val="24"/>
          <w:szCs w:val="24"/>
        </w:rPr>
        <w:t>, valamint az esetleges végrehajtás vagy más, a jogérvényesítéssel kapcsolatos költségek megfizetésé</w:t>
      </w:r>
      <w:r>
        <w:rPr>
          <w:rFonts w:ascii="Arial" w:hAnsi="Arial" w:cs="Arial"/>
          <w:sz w:val="24"/>
          <w:szCs w:val="24"/>
        </w:rPr>
        <w:t>re</w:t>
      </w:r>
      <w:r w:rsidRPr="0014407F">
        <w:rPr>
          <w:rFonts w:ascii="Arial" w:hAnsi="Arial" w:cs="Arial"/>
          <w:sz w:val="24"/>
          <w:szCs w:val="24"/>
        </w:rPr>
        <w:t>.</w:t>
      </w:r>
    </w:p>
    <w:p w:rsidR="000703AA" w:rsidRDefault="000703AA" w:rsidP="007373E2">
      <w:pPr>
        <w:jc w:val="both"/>
        <w:rPr>
          <w:rFonts w:ascii="Arial" w:hAnsi="Arial" w:cs="Arial"/>
          <w:sz w:val="24"/>
          <w:szCs w:val="24"/>
        </w:rPr>
      </w:pPr>
      <w:r w:rsidRPr="0014407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 készfizető kezes feltétlen k</w:t>
      </w:r>
      <w:r w:rsidRPr="0014407F">
        <w:rPr>
          <w:rFonts w:ascii="Arial" w:hAnsi="Arial" w:cs="Arial"/>
          <w:sz w:val="24"/>
          <w:szCs w:val="24"/>
        </w:rPr>
        <w:t>ötelezettséget vállal a bérbeadó jogosulttal szemben,</w:t>
      </w:r>
      <w:r>
        <w:rPr>
          <w:rFonts w:ascii="Arial" w:hAnsi="Arial" w:cs="Arial"/>
          <w:sz w:val="24"/>
          <w:szCs w:val="24"/>
        </w:rPr>
        <w:t xml:space="preserve"> hogyha a kötelezett nem teljesít, maga fog helyette a jogosultnak teljesíteni. </w:t>
      </w:r>
    </w:p>
    <w:p w:rsidR="000703AA" w:rsidRPr="006423F9" w:rsidRDefault="000703AA" w:rsidP="007373E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……………….</w:t>
      </w:r>
      <w:r w:rsidRPr="006423F9">
        <w:rPr>
          <w:rFonts w:ascii="Arial" w:hAnsi="Arial" w:cs="Arial"/>
          <w:sz w:val="24"/>
          <w:szCs w:val="24"/>
        </w:rPr>
        <w:t>kijelenti, hogy, a bérleti szerződésből eredően fennálló tartozás tekintetében a Bérbeadó nyilvántartása az irányadó.</w:t>
      </w:r>
    </w:p>
    <w:p w:rsidR="000703AA" w:rsidRDefault="000703AA" w:rsidP="007373E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………………. készfizető kezes kijelenti, hogy tisztában van a készfizető kezesi kötelezettséggel, a jogosult felszólításától számított 8 napon belül – kifogás nélkül - átutalja Berhida Város Önkormányzat ………………. számú számlájára a felszólításban szereplő összeget. </w:t>
      </w:r>
    </w:p>
    <w:p w:rsidR="000703AA" w:rsidRDefault="000703AA" w:rsidP="007373E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készfizető kezes kijelenti, hogy a bérlő felszólításának megtörténtéről szóló dokumentum másolatok megküldése a felszólítás mellékleteként történő megküldésével a bérbeadó a tájékoztatási kötelezettségének eleget tett.</w:t>
      </w:r>
    </w:p>
    <w:p w:rsidR="000703AA" w:rsidRDefault="000703AA" w:rsidP="007373E2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bérbeadó és a készfizetőkezes megállapodnak, hogy a kezes kötelezettsége határozatlan időtartamú, a kezes akkor szabadul kötelezettsége alól, ha </w:t>
      </w:r>
      <w:r w:rsidRPr="002B357F">
        <w:rPr>
          <w:rFonts w:ascii="Arial" w:hAnsi="Arial" w:cs="Arial"/>
          <w:sz w:val="24"/>
          <w:szCs w:val="24"/>
        </w:rPr>
        <w:t>a bérlő a fent részletezett kötelezettségeit teljesítette, és a Bérlőnek a jövőben sem keletkezhet tartozása.</w:t>
      </w:r>
      <w:r w:rsidRPr="002B357F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0703AA" w:rsidRPr="00005B6E" w:rsidRDefault="000703AA" w:rsidP="007373E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kezest felmondási vagy elállási jog nem illeti meg a kezesség vállalása kapcsán.</w:t>
      </w:r>
    </w:p>
    <w:p w:rsidR="000703AA" w:rsidRDefault="000703AA" w:rsidP="007373E2">
      <w:pPr>
        <w:jc w:val="both"/>
        <w:rPr>
          <w:rFonts w:ascii="Garamond" w:hAnsi="Garamond" w:cs="Garamond"/>
          <w:sz w:val="24"/>
          <w:szCs w:val="24"/>
        </w:rPr>
      </w:pPr>
      <w:r w:rsidRPr="002B357F">
        <w:rPr>
          <w:rFonts w:ascii="Arial" w:hAnsi="Arial" w:cs="Arial"/>
          <w:sz w:val="24"/>
          <w:szCs w:val="24"/>
        </w:rPr>
        <w:t xml:space="preserve">Jelen </w:t>
      </w:r>
      <w:r>
        <w:rPr>
          <w:rFonts w:ascii="Arial" w:hAnsi="Arial" w:cs="Arial"/>
          <w:sz w:val="24"/>
          <w:szCs w:val="24"/>
        </w:rPr>
        <w:t>megállapodás</w:t>
      </w:r>
      <w:r w:rsidRPr="002B357F">
        <w:rPr>
          <w:rFonts w:ascii="Arial" w:hAnsi="Arial" w:cs="Arial"/>
          <w:sz w:val="24"/>
          <w:szCs w:val="24"/>
        </w:rPr>
        <w:t xml:space="preserve"> megszűnésekor a </w:t>
      </w:r>
      <w:r>
        <w:rPr>
          <w:rFonts w:ascii="Arial" w:hAnsi="Arial" w:cs="Arial"/>
          <w:sz w:val="24"/>
          <w:szCs w:val="24"/>
        </w:rPr>
        <w:t>Bérbeadó</w:t>
      </w:r>
      <w:r w:rsidRPr="002B357F">
        <w:rPr>
          <w:rFonts w:ascii="Arial" w:hAnsi="Arial" w:cs="Arial"/>
          <w:sz w:val="24"/>
          <w:szCs w:val="24"/>
        </w:rPr>
        <w:t xml:space="preserve"> a </w:t>
      </w:r>
      <w:r>
        <w:rPr>
          <w:rFonts w:ascii="Arial" w:hAnsi="Arial" w:cs="Arial"/>
          <w:sz w:val="24"/>
          <w:szCs w:val="24"/>
        </w:rPr>
        <w:t xml:space="preserve">készfizető </w:t>
      </w:r>
      <w:r w:rsidRPr="002B357F">
        <w:rPr>
          <w:rFonts w:ascii="Arial" w:hAnsi="Arial" w:cs="Arial"/>
          <w:sz w:val="24"/>
          <w:szCs w:val="24"/>
        </w:rPr>
        <w:t xml:space="preserve">kezes kérésére köteles írásban nyilatkozni arról, hogy </w:t>
      </w:r>
      <w:r>
        <w:rPr>
          <w:rFonts w:ascii="Arial" w:hAnsi="Arial" w:cs="Arial"/>
          <w:sz w:val="24"/>
          <w:szCs w:val="24"/>
        </w:rPr>
        <w:t>a tartozás kiegyenlítésre került.</w:t>
      </w:r>
      <w:r w:rsidRPr="006423F9">
        <w:rPr>
          <w:rFonts w:ascii="Garamond" w:hAnsi="Garamond" w:cs="Garamond"/>
          <w:sz w:val="24"/>
          <w:szCs w:val="24"/>
        </w:rPr>
        <w:t xml:space="preserve"> </w:t>
      </w:r>
    </w:p>
    <w:p w:rsidR="000703AA" w:rsidRDefault="000703AA" w:rsidP="007373E2">
      <w:pPr>
        <w:jc w:val="both"/>
        <w:rPr>
          <w:rFonts w:ascii="Arial" w:hAnsi="Arial" w:cs="Arial"/>
          <w:sz w:val="24"/>
          <w:szCs w:val="24"/>
        </w:rPr>
      </w:pPr>
    </w:p>
    <w:p w:rsidR="000703AA" w:rsidRPr="000A603B" w:rsidRDefault="000703AA" w:rsidP="000A603B">
      <w:pPr>
        <w:pStyle w:val="ListParagraph"/>
        <w:numPr>
          <w:ilvl w:val="0"/>
          <w:numId w:val="4"/>
        </w:num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5 -</w:t>
      </w:r>
    </w:p>
    <w:p w:rsidR="000703AA" w:rsidRDefault="000703AA" w:rsidP="007373E2">
      <w:pPr>
        <w:jc w:val="both"/>
        <w:rPr>
          <w:rFonts w:ascii="Arial" w:hAnsi="Arial" w:cs="Arial"/>
          <w:sz w:val="24"/>
          <w:szCs w:val="24"/>
        </w:rPr>
      </w:pPr>
      <w:r w:rsidRPr="00B56497">
        <w:rPr>
          <w:rFonts w:ascii="Arial" w:hAnsi="Arial" w:cs="Arial"/>
          <w:sz w:val="24"/>
          <w:szCs w:val="24"/>
        </w:rPr>
        <w:t>A Bérbeadó kötelezi magát, hogy a kezes teljesítését követően késedelem nélkül átad a kezesnek</w:t>
      </w:r>
      <w:r>
        <w:rPr>
          <w:rFonts w:ascii="Arial" w:hAnsi="Arial" w:cs="Arial"/>
          <w:sz w:val="24"/>
          <w:szCs w:val="24"/>
        </w:rPr>
        <w:t xml:space="preserve"> minden olyan okiratot és megadja</w:t>
      </w:r>
      <w:r w:rsidRPr="00B56497">
        <w:rPr>
          <w:rFonts w:ascii="Arial" w:hAnsi="Arial" w:cs="Arial"/>
          <w:sz w:val="24"/>
          <w:szCs w:val="24"/>
        </w:rPr>
        <w:t xml:space="preserve"> azt a tájékoztatást, amely a kezes kötelezettel szembeni igényérvényesítéséhez szükséges.</w:t>
      </w:r>
    </w:p>
    <w:p w:rsidR="000703AA" w:rsidRDefault="000703AA" w:rsidP="007373E2">
      <w:pPr>
        <w:jc w:val="both"/>
        <w:rPr>
          <w:rFonts w:ascii="Arial" w:hAnsi="Arial" w:cs="Arial"/>
          <w:sz w:val="24"/>
          <w:szCs w:val="24"/>
        </w:rPr>
      </w:pPr>
    </w:p>
    <w:p w:rsidR="000703AA" w:rsidRDefault="000703AA" w:rsidP="007373E2">
      <w:pPr>
        <w:jc w:val="both"/>
        <w:rPr>
          <w:rFonts w:ascii="Arial" w:hAnsi="Arial" w:cs="Arial"/>
          <w:sz w:val="24"/>
          <w:szCs w:val="24"/>
        </w:rPr>
      </w:pPr>
    </w:p>
    <w:p w:rsidR="000703AA" w:rsidRPr="00B56497" w:rsidRDefault="000703AA" w:rsidP="007373E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…………………………………</w:t>
      </w:r>
    </w:p>
    <w:p w:rsidR="000703AA" w:rsidRDefault="000703AA" w:rsidP="00E11215">
      <w:pPr>
        <w:spacing w:line="240" w:lineRule="auto"/>
        <w:ind w:left="4956"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Berhida Város Önkormányzat    </w:t>
      </w:r>
    </w:p>
    <w:p w:rsidR="000703AA" w:rsidRDefault="000703AA" w:rsidP="00E11215">
      <w:pPr>
        <w:spacing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készfizető kezes                                                                  bérbeadó                                   </w:t>
      </w:r>
    </w:p>
    <w:p w:rsidR="000703AA" w:rsidRDefault="000703AA" w:rsidP="007373E2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0703AA" w:rsidRDefault="000703AA" w:rsidP="007373E2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Előttünk, mint tanúk előtt: </w:t>
      </w:r>
    </w:p>
    <w:p w:rsidR="000703AA" w:rsidRDefault="000703AA" w:rsidP="007373E2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Név:……………………………….                         Név:……………………………….    </w:t>
      </w:r>
    </w:p>
    <w:p w:rsidR="000703AA" w:rsidRDefault="000703AA" w:rsidP="007373E2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Lakcím:……………………………                        Lakcím:……………………………</w:t>
      </w:r>
    </w:p>
    <w:p w:rsidR="000703AA" w:rsidRDefault="000703AA" w:rsidP="007373E2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Szig.szám:………………………..                        Szig.szám:………………………..</w:t>
      </w:r>
    </w:p>
    <w:p w:rsidR="000703AA" w:rsidRDefault="000703AA" w:rsidP="007373E2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0703AA" w:rsidRPr="00C45464" w:rsidRDefault="000703AA" w:rsidP="007373E2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3.</w:t>
      </w:r>
      <w:r w:rsidRPr="00C45464">
        <w:rPr>
          <w:rFonts w:ascii="Arial" w:hAnsi="Arial" w:cs="Arial"/>
          <w:b/>
          <w:bCs/>
          <w:sz w:val="24"/>
          <w:szCs w:val="24"/>
        </w:rPr>
        <w:t xml:space="preserve"> Záró rendelkezések:</w:t>
      </w:r>
    </w:p>
    <w:p w:rsidR="000703AA" w:rsidRPr="00C45464" w:rsidRDefault="000703AA" w:rsidP="00F31D5C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C45464">
        <w:rPr>
          <w:rFonts w:ascii="Arial" w:hAnsi="Arial" w:cs="Arial"/>
          <w:sz w:val="24"/>
          <w:szCs w:val="24"/>
        </w:rPr>
        <w:t>3.1.</w:t>
      </w:r>
      <w:r>
        <w:rPr>
          <w:rFonts w:ascii="Arial" w:hAnsi="Arial" w:cs="Arial"/>
          <w:sz w:val="24"/>
          <w:szCs w:val="24"/>
        </w:rPr>
        <w:t xml:space="preserve"> A bérlő kijelenti, hogy a bérbeadó önkormányzattal szemben - a bérleti jogviszonyból eredően - semmilyen jogcímen nem áll fenn követelése, továbbá a jövőben sem érvényesít semmilyen jogcímen igényt az önkormányzattal szemben.</w:t>
      </w:r>
    </w:p>
    <w:p w:rsidR="000703AA" w:rsidRPr="009D1758" w:rsidRDefault="000703AA" w:rsidP="009D1758">
      <w:pPr>
        <w:jc w:val="both"/>
        <w:rPr>
          <w:rFonts w:ascii="Arial" w:hAnsi="Arial" w:cs="Arial"/>
          <w:sz w:val="24"/>
          <w:szCs w:val="24"/>
        </w:rPr>
      </w:pPr>
      <w:r w:rsidRPr="009D1758">
        <w:rPr>
          <w:rFonts w:ascii="Arial" w:hAnsi="Arial" w:cs="Arial"/>
          <w:sz w:val="24"/>
          <w:szCs w:val="24"/>
        </w:rPr>
        <w:t>3.2.Jognyilatkozatok fogadása:</w:t>
      </w:r>
      <w:r w:rsidRPr="009D1758">
        <w:rPr>
          <w:rFonts w:ascii="Arial" w:hAnsi="Arial" w:cs="Arial"/>
          <w:sz w:val="24"/>
          <w:szCs w:val="24"/>
        </w:rPr>
        <w:tab/>
      </w:r>
    </w:p>
    <w:p w:rsidR="000703AA" w:rsidRPr="00DD1314" w:rsidRDefault="000703AA" w:rsidP="009D1758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DD1314">
        <w:rPr>
          <w:rFonts w:ascii="Arial" w:hAnsi="Arial" w:cs="Arial"/>
          <w:sz w:val="24"/>
          <w:szCs w:val="24"/>
        </w:rPr>
        <w:t>Minden értesítés és egyéb közlés, melyet a jelen szerződés alapján meg kell vagy meg lehet tenni, írásban teendő meg. A felek értesítési címei megegyeznek a szerződő felek fejezetben megjelölt székhelycímekkel. Felek kötelezik magukat, hogy címük és egyéb elérhetőségük esetleges megváltozásáról 3 munkanapon belül értesítik egymást.</w:t>
      </w:r>
    </w:p>
    <w:p w:rsidR="000703AA" w:rsidRPr="00BA40C2" w:rsidRDefault="000703AA" w:rsidP="009D1758">
      <w:pPr>
        <w:spacing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Kézbesítési vélelem: h</w:t>
      </w:r>
      <w:r w:rsidRPr="00ED749D">
        <w:rPr>
          <w:rFonts w:ascii="Arial" w:hAnsi="Arial" w:cs="Arial"/>
          <w:sz w:val="24"/>
          <w:szCs w:val="24"/>
        </w:rPr>
        <w:t>a a címzett a</w:t>
      </w:r>
      <w:r>
        <w:rPr>
          <w:rFonts w:ascii="Arial" w:hAnsi="Arial" w:cs="Arial"/>
          <w:sz w:val="24"/>
          <w:szCs w:val="24"/>
        </w:rPr>
        <w:t xml:space="preserve"> küldemény</w:t>
      </w:r>
      <w:r w:rsidRPr="00ED749D">
        <w:rPr>
          <w:rFonts w:ascii="Arial" w:hAnsi="Arial" w:cs="Arial"/>
          <w:sz w:val="24"/>
          <w:szCs w:val="24"/>
        </w:rPr>
        <w:t xml:space="preserve"> átvétel</w:t>
      </w:r>
      <w:r>
        <w:rPr>
          <w:rFonts w:ascii="Arial" w:hAnsi="Arial" w:cs="Arial"/>
          <w:sz w:val="24"/>
          <w:szCs w:val="24"/>
        </w:rPr>
        <w:t>é</w:t>
      </w:r>
      <w:r w:rsidRPr="00ED749D">
        <w:rPr>
          <w:rFonts w:ascii="Arial" w:hAnsi="Arial" w:cs="Arial"/>
          <w:sz w:val="24"/>
          <w:szCs w:val="24"/>
        </w:rPr>
        <w:t>t megtagadta, a kézbesítés megkísérlésének napján kézbesítettnek kell tekinteni az iratot, ha pedig a feladóhoz postai “nem kereste” jelzéssel érkezik vissza a címzettől a küldemény, akkor az iratot a postai kézbesítés második megkísérlésének napját követő ötödik munkanapon kézbesítettnek kell tekinteni</w:t>
      </w:r>
    </w:p>
    <w:p w:rsidR="000703AA" w:rsidRDefault="000703AA" w:rsidP="00F31D5C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BA40C2">
        <w:rPr>
          <w:rFonts w:ascii="Arial" w:hAnsi="Arial" w:cs="Arial"/>
          <w:sz w:val="24"/>
          <w:szCs w:val="24"/>
        </w:rPr>
        <w:t>3.3.</w:t>
      </w:r>
      <w:r>
        <w:rPr>
          <w:rFonts w:ascii="Arial" w:hAnsi="Arial" w:cs="Arial"/>
          <w:sz w:val="24"/>
          <w:szCs w:val="24"/>
        </w:rPr>
        <w:t xml:space="preserve"> Felek képviselői kijelentik, hogy a jelen szerződés aláírására minden korlátozás nélkül jogosultak. </w:t>
      </w:r>
    </w:p>
    <w:p w:rsidR="000703AA" w:rsidRDefault="000703AA" w:rsidP="00F31D5C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 Város Önkormányzat Képviselő-testülete a megállapodást a …./2017.(V.17.) Kt. határozatával hagyta jóvá.</w:t>
      </w:r>
    </w:p>
    <w:p w:rsidR="000703AA" w:rsidRDefault="000703AA" w:rsidP="00097FF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3.4. A jelen szerződéssel, annak teljesítésével kapcsolatos jogvitájukat a Felek elsődlegesen megkísérlik tárgyalásos úton rendezni. Amennyiben ez nem vezet </w:t>
      </w:r>
    </w:p>
    <w:p w:rsidR="000703AA" w:rsidRDefault="000703AA" w:rsidP="000A603B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- 6 -</w:t>
      </w:r>
    </w:p>
    <w:p w:rsidR="000703AA" w:rsidRDefault="000703AA" w:rsidP="00097FF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eredményre, úgy kikötik a Veszprémi Járásbíróság illetékességét. </w:t>
      </w:r>
      <w:r w:rsidRPr="000A603B">
        <w:rPr>
          <w:rFonts w:ascii="Arial" w:hAnsi="Arial" w:cs="Arial"/>
          <w:sz w:val="24"/>
          <w:szCs w:val="24"/>
        </w:rPr>
        <w:t>Ha a szerződés egyes rendelkezése teljesen, vagy részben hatálytalan, semmis, vagy megtámadható lennének az nem érinti a többi rendelkezés érvényességét vagy hatályosságát.</w:t>
      </w:r>
      <w:r>
        <w:rPr>
          <w:rFonts w:ascii="Arial" w:hAnsi="Arial" w:cs="Arial"/>
          <w:sz w:val="24"/>
          <w:szCs w:val="24"/>
        </w:rPr>
        <w:t xml:space="preserve"> </w:t>
      </w:r>
    </w:p>
    <w:p w:rsidR="000703AA" w:rsidRDefault="000703AA" w:rsidP="00F31D5C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3.5. A jelen szerződésben részletesen nem érintett kérdésekben a Polgári Törvénykönyv, illetve a lakásügyi jogszabályok helyiségbérleti szabályaira vonatkozó előírásait kell irányadónak tekinteni.</w:t>
      </w:r>
    </w:p>
    <w:p w:rsidR="000703AA" w:rsidRDefault="000703AA" w:rsidP="00F31D5C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3.6. A jelen szerződés hat példányban, egyenként  hat számozott oldalból álló magyar nyelvű példányban készült. </w:t>
      </w:r>
    </w:p>
    <w:p w:rsidR="000703AA" w:rsidRDefault="000703AA" w:rsidP="00F31D5C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3.7. A jelen szerződést a felek képviselői és ………………..készfizető kezes közös átolvasás és értelmezést követően, mint akaratukkal mindenben megegyezőt jóváhagyólag aláírták, és magukra nézve kötelezőnek ismerik el.</w:t>
      </w:r>
    </w:p>
    <w:p w:rsidR="000703AA" w:rsidRDefault="000703AA" w:rsidP="00F31D5C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0703AA" w:rsidRDefault="000703AA" w:rsidP="00F31D5C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Berhida, 2017. május</w:t>
      </w:r>
    </w:p>
    <w:p w:rsidR="000703AA" w:rsidRDefault="000703AA" w:rsidP="00F31D5C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0703AA" w:rsidRDefault="000703AA" w:rsidP="00F31D5C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…………………………………..                        …………………………………………..        </w:t>
      </w:r>
    </w:p>
    <w:p w:rsidR="000703AA" w:rsidRDefault="000703AA" w:rsidP="00F31D5C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Berhida Város Önkormányzat</w:t>
      </w:r>
    </w:p>
    <w:p w:rsidR="000703AA" w:rsidRDefault="000703AA" w:rsidP="00F31D5C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bérlő                                                                    bérbe adó</w:t>
      </w:r>
    </w:p>
    <w:p w:rsidR="000703AA" w:rsidRDefault="000703AA" w:rsidP="00F31D5C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0703AA" w:rsidRDefault="000703AA" w:rsidP="00F31D5C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……………………………………..</w:t>
      </w:r>
    </w:p>
    <w:p w:rsidR="000703AA" w:rsidRDefault="000703AA" w:rsidP="00F31D5C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ab/>
        <w:t>készfizető kezes</w:t>
      </w:r>
    </w:p>
    <w:p w:rsidR="000703AA" w:rsidRDefault="000703AA" w:rsidP="00F31D5C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0703AA" w:rsidRDefault="000703AA" w:rsidP="00F31D5C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0703AA" w:rsidRDefault="000703AA" w:rsidP="008701DF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Előttünk, mint tanúk előtt: </w:t>
      </w:r>
    </w:p>
    <w:p w:rsidR="000703AA" w:rsidRDefault="000703AA" w:rsidP="008701DF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Név:……………………………….                         Név:……………………………….    </w:t>
      </w:r>
    </w:p>
    <w:p w:rsidR="000703AA" w:rsidRDefault="000703AA" w:rsidP="008701DF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Lakcím:……………………………                        Lakcím:……………………………</w:t>
      </w:r>
    </w:p>
    <w:p w:rsidR="000703AA" w:rsidRDefault="000703AA" w:rsidP="008701DF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Szig.szám:………………………..                        Szig.szám:………………………..</w:t>
      </w:r>
    </w:p>
    <w:p w:rsidR="000703AA" w:rsidRDefault="000703AA" w:rsidP="00F31D5C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0703AA" w:rsidRDefault="000703AA" w:rsidP="00F31D5C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0703AA" w:rsidRDefault="000703AA" w:rsidP="00F31D5C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………………………………….                          ……………………………………………</w:t>
      </w:r>
    </w:p>
    <w:p w:rsidR="000703AA" w:rsidRDefault="000703AA" w:rsidP="00F31D5C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jogi ellenjegyző                                                  pénzügyi ellenjegyző</w:t>
      </w:r>
    </w:p>
    <w:sectPr w:rsidR="000703AA" w:rsidSect="00C302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76716B"/>
    <w:multiLevelType w:val="hybridMultilevel"/>
    <w:tmpl w:val="AE5CB0E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175E68"/>
    <w:multiLevelType w:val="hybridMultilevel"/>
    <w:tmpl w:val="FF1EEE40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2208AF"/>
    <w:multiLevelType w:val="hybridMultilevel"/>
    <w:tmpl w:val="C7EA1A5E"/>
    <w:lvl w:ilvl="0" w:tplc="D8A2693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7BCD341A"/>
    <w:multiLevelType w:val="multilevel"/>
    <w:tmpl w:val="F8407C48"/>
    <w:lvl w:ilvl="0">
      <w:numFmt w:val="decimal"/>
      <w:lvlText w:val="%1.0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480A"/>
    <w:rsid w:val="00005B6E"/>
    <w:rsid w:val="00007E2F"/>
    <w:rsid w:val="00021FCE"/>
    <w:rsid w:val="000703AA"/>
    <w:rsid w:val="00073EF6"/>
    <w:rsid w:val="00097FFD"/>
    <w:rsid w:val="000A603B"/>
    <w:rsid w:val="000C1A08"/>
    <w:rsid w:val="00120B85"/>
    <w:rsid w:val="00133D1D"/>
    <w:rsid w:val="0014407F"/>
    <w:rsid w:val="00161970"/>
    <w:rsid w:val="00173B48"/>
    <w:rsid w:val="0020621E"/>
    <w:rsid w:val="00223778"/>
    <w:rsid w:val="0025253F"/>
    <w:rsid w:val="00275684"/>
    <w:rsid w:val="002B357F"/>
    <w:rsid w:val="002C342E"/>
    <w:rsid w:val="002C480D"/>
    <w:rsid w:val="002C623A"/>
    <w:rsid w:val="003044B3"/>
    <w:rsid w:val="00333851"/>
    <w:rsid w:val="003539A3"/>
    <w:rsid w:val="00355D64"/>
    <w:rsid w:val="00361C11"/>
    <w:rsid w:val="0037064D"/>
    <w:rsid w:val="003843AF"/>
    <w:rsid w:val="003925FF"/>
    <w:rsid w:val="003D480A"/>
    <w:rsid w:val="003E573C"/>
    <w:rsid w:val="00422D87"/>
    <w:rsid w:val="00425162"/>
    <w:rsid w:val="0045399E"/>
    <w:rsid w:val="00457B4F"/>
    <w:rsid w:val="00463CFE"/>
    <w:rsid w:val="004D7344"/>
    <w:rsid w:val="004F394A"/>
    <w:rsid w:val="00523418"/>
    <w:rsid w:val="00582B71"/>
    <w:rsid w:val="0059284E"/>
    <w:rsid w:val="00594577"/>
    <w:rsid w:val="005C7655"/>
    <w:rsid w:val="005E17B7"/>
    <w:rsid w:val="005E251E"/>
    <w:rsid w:val="00615B85"/>
    <w:rsid w:val="006423F9"/>
    <w:rsid w:val="007153BE"/>
    <w:rsid w:val="007373E2"/>
    <w:rsid w:val="00757F98"/>
    <w:rsid w:val="0077050B"/>
    <w:rsid w:val="008220C1"/>
    <w:rsid w:val="00834F57"/>
    <w:rsid w:val="008701DF"/>
    <w:rsid w:val="008A1087"/>
    <w:rsid w:val="008C4E52"/>
    <w:rsid w:val="008D5800"/>
    <w:rsid w:val="009123F6"/>
    <w:rsid w:val="009547DF"/>
    <w:rsid w:val="00983823"/>
    <w:rsid w:val="009B2D17"/>
    <w:rsid w:val="009C2D71"/>
    <w:rsid w:val="009D1758"/>
    <w:rsid w:val="009D3816"/>
    <w:rsid w:val="009D3C91"/>
    <w:rsid w:val="009E22FA"/>
    <w:rsid w:val="00A77BAC"/>
    <w:rsid w:val="00AB2543"/>
    <w:rsid w:val="00AB37FA"/>
    <w:rsid w:val="00AD7FAA"/>
    <w:rsid w:val="00AE249A"/>
    <w:rsid w:val="00B56497"/>
    <w:rsid w:val="00B6208E"/>
    <w:rsid w:val="00BA0B50"/>
    <w:rsid w:val="00BA40C2"/>
    <w:rsid w:val="00BC2F2F"/>
    <w:rsid w:val="00BD6952"/>
    <w:rsid w:val="00BE051F"/>
    <w:rsid w:val="00BE2DBF"/>
    <w:rsid w:val="00BF534C"/>
    <w:rsid w:val="00C30282"/>
    <w:rsid w:val="00C3374E"/>
    <w:rsid w:val="00C40780"/>
    <w:rsid w:val="00C45464"/>
    <w:rsid w:val="00C75337"/>
    <w:rsid w:val="00C75CDD"/>
    <w:rsid w:val="00C953A9"/>
    <w:rsid w:val="00CE2201"/>
    <w:rsid w:val="00D44593"/>
    <w:rsid w:val="00D569F9"/>
    <w:rsid w:val="00D9185A"/>
    <w:rsid w:val="00DA3782"/>
    <w:rsid w:val="00DD1314"/>
    <w:rsid w:val="00E07914"/>
    <w:rsid w:val="00E11215"/>
    <w:rsid w:val="00E13568"/>
    <w:rsid w:val="00ED749D"/>
    <w:rsid w:val="00F31D5C"/>
    <w:rsid w:val="00F31F45"/>
    <w:rsid w:val="00F436A2"/>
    <w:rsid w:val="00FA35F5"/>
    <w:rsid w:val="00FB45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282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31D5C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192</TotalTime>
  <Pages>6</Pages>
  <Words>1334</Words>
  <Characters>9212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Erzsi</dc:creator>
  <cp:keywords/>
  <dc:description/>
  <cp:lastModifiedBy>Mariann</cp:lastModifiedBy>
  <cp:revision>15</cp:revision>
  <cp:lastPrinted>2017-05-16T13:46:00Z</cp:lastPrinted>
  <dcterms:created xsi:type="dcterms:W3CDTF">2017-05-11T08:27:00Z</dcterms:created>
  <dcterms:modified xsi:type="dcterms:W3CDTF">2017-05-16T13:46:00Z</dcterms:modified>
</cp:coreProperties>
</file>