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E90" w:rsidRDefault="00B70E90" w:rsidP="007C5D94">
      <w:pPr>
        <w:jc w:val="center"/>
        <w:outlineLvl w:val="0"/>
        <w:rPr>
          <w:rFonts w:ascii="Georgia" w:hAnsi="Georgia" w:cs="Georgia"/>
          <w:b/>
          <w:bCs/>
          <w:spacing w:val="20"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ép 2" o:spid="_x0000_s1026" type="#_x0000_t75" alt="Cimer" style="position:absolute;left:0;text-align:left;margin-left:-7.15pt;margin-top:-.1pt;width:76.85pt;height:81.6pt;z-index:251658240;visibility:visible">
            <v:imagedata r:id="rId7" o:title=""/>
          </v:shape>
        </w:pict>
      </w:r>
      <w:r>
        <w:rPr>
          <w:rFonts w:ascii="Georgia" w:hAnsi="Georgia" w:cs="Georgia"/>
          <w:b/>
          <w:bCs/>
          <w:spacing w:val="20"/>
          <w:sz w:val="32"/>
          <w:szCs w:val="32"/>
        </w:rPr>
        <w:t>Berhida Város Polgármestere</w:t>
      </w:r>
    </w:p>
    <w:p w:rsidR="00B70E90" w:rsidRDefault="00B70E90" w:rsidP="00281203">
      <w:pPr>
        <w:numPr>
          <w:ilvl w:val="0"/>
          <w:numId w:val="1"/>
        </w:num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Berhida, Veszprémi u. 1-3.</w:t>
      </w:r>
    </w:p>
    <w:p w:rsidR="00B70E90" w:rsidRDefault="00B70E90" w:rsidP="00281203">
      <w:pPr>
        <w:jc w:val="center"/>
        <w:rPr>
          <w:i/>
          <w:iCs/>
        </w:rPr>
      </w:pPr>
      <w:r>
        <w:rPr>
          <w:i/>
          <w:iCs/>
        </w:rPr>
        <w:t xml:space="preserve">                    Tel.:88/585-621, Fax: 88/585-620   E-mail: polgarmester@berhida.hu</w:t>
      </w:r>
    </w:p>
    <w:p w:rsidR="00B70E90" w:rsidRDefault="00B70E90" w:rsidP="00281203">
      <w:pPr>
        <w:jc w:val="center"/>
        <w:rPr>
          <w:i/>
          <w:iCs/>
          <w:sz w:val="28"/>
          <w:szCs w:val="28"/>
        </w:rPr>
      </w:pPr>
    </w:p>
    <w:p w:rsidR="00B70E90" w:rsidRDefault="00B70E90"/>
    <w:p w:rsidR="00B70E90" w:rsidRDefault="00B70E90"/>
    <w:p w:rsidR="00B70E90" w:rsidRPr="00281203" w:rsidRDefault="00B70E90" w:rsidP="007C5D94">
      <w:pPr>
        <w:jc w:val="center"/>
        <w:outlineLvl w:val="0"/>
        <w:rPr>
          <w:rFonts w:ascii="Arial" w:hAnsi="Arial" w:cs="Arial"/>
          <w:b/>
          <w:bCs/>
        </w:rPr>
      </w:pPr>
      <w:r w:rsidRPr="00281203">
        <w:rPr>
          <w:rFonts w:ascii="Arial" w:hAnsi="Arial" w:cs="Arial"/>
          <w:b/>
          <w:bCs/>
        </w:rPr>
        <w:t>Előterjesztés a Képviselő-testület 201</w:t>
      </w:r>
      <w:r>
        <w:rPr>
          <w:rFonts w:ascii="Arial" w:hAnsi="Arial" w:cs="Arial"/>
          <w:b/>
          <w:bCs/>
        </w:rPr>
        <w:t>7</w:t>
      </w:r>
      <w:r w:rsidRPr="00281203">
        <w:rPr>
          <w:rFonts w:ascii="Arial" w:hAnsi="Arial" w:cs="Arial"/>
          <w:b/>
          <w:bCs/>
        </w:rPr>
        <w:t xml:space="preserve">. </w:t>
      </w:r>
      <w:r>
        <w:rPr>
          <w:rFonts w:ascii="Arial" w:hAnsi="Arial" w:cs="Arial"/>
          <w:b/>
          <w:bCs/>
        </w:rPr>
        <w:t>május 17</w:t>
      </w:r>
      <w:r w:rsidRPr="00281203"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>e</w:t>
      </w:r>
      <w:r w:rsidRPr="00281203">
        <w:rPr>
          <w:rFonts w:ascii="Arial" w:hAnsi="Arial" w:cs="Arial"/>
          <w:b/>
          <w:bCs/>
        </w:rPr>
        <w:t xml:space="preserve">i </w:t>
      </w:r>
      <w:r>
        <w:rPr>
          <w:rFonts w:ascii="Arial" w:hAnsi="Arial" w:cs="Arial"/>
          <w:b/>
          <w:bCs/>
        </w:rPr>
        <w:t xml:space="preserve">rendkívüli </w:t>
      </w:r>
      <w:r w:rsidRPr="00281203">
        <w:rPr>
          <w:rFonts w:ascii="Arial" w:hAnsi="Arial" w:cs="Arial"/>
          <w:b/>
          <w:bCs/>
        </w:rPr>
        <w:t>ülésére</w:t>
      </w:r>
    </w:p>
    <w:p w:rsidR="00B70E90" w:rsidRPr="00281203" w:rsidRDefault="00B70E90" w:rsidP="00281203">
      <w:pPr>
        <w:jc w:val="center"/>
        <w:rPr>
          <w:rFonts w:ascii="Arial" w:hAnsi="Arial" w:cs="Arial"/>
          <w:b/>
          <w:bCs/>
        </w:rPr>
      </w:pPr>
    </w:p>
    <w:p w:rsidR="00B70E90" w:rsidRPr="00C34ED0" w:rsidRDefault="00B70E90" w:rsidP="00C34ED0">
      <w:pPr>
        <w:jc w:val="both"/>
        <w:rPr>
          <w:rFonts w:ascii="Arial" w:hAnsi="Arial" w:cs="Arial"/>
          <w:b/>
          <w:bCs/>
        </w:rPr>
      </w:pPr>
      <w:r w:rsidRPr="00281203">
        <w:rPr>
          <w:rFonts w:ascii="Arial" w:hAnsi="Arial" w:cs="Arial"/>
          <w:b/>
          <w:bCs/>
        </w:rPr>
        <w:t xml:space="preserve">Tárgy: </w:t>
      </w:r>
      <w:r w:rsidRPr="00C34ED0">
        <w:rPr>
          <w:rFonts w:ascii="Arial" w:hAnsi="Arial" w:cs="Arial"/>
        </w:rPr>
        <w:t xml:space="preserve">Megállapodás jóváhagyása </w:t>
      </w:r>
      <w:r w:rsidRPr="003D480A">
        <w:rPr>
          <w:rFonts w:ascii="Arial" w:hAnsi="Arial" w:cs="Arial"/>
        </w:rPr>
        <w:t>bér</w:t>
      </w:r>
      <w:r>
        <w:rPr>
          <w:rFonts w:ascii="Arial" w:hAnsi="Arial" w:cs="Arial"/>
        </w:rPr>
        <w:t>leti szerződés közös megegyezéssel történő megszüntetéséről</w:t>
      </w:r>
    </w:p>
    <w:p w:rsidR="00B70E90" w:rsidRDefault="00B70E90" w:rsidP="00C34ED0">
      <w:pPr>
        <w:jc w:val="both"/>
        <w:rPr>
          <w:rFonts w:ascii="Arial" w:hAnsi="Arial" w:cs="Arial"/>
          <w:b/>
          <w:bCs/>
        </w:rPr>
      </w:pPr>
    </w:p>
    <w:p w:rsidR="00B70E90" w:rsidRDefault="00B70E90" w:rsidP="00281203">
      <w:pPr>
        <w:jc w:val="center"/>
        <w:rPr>
          <w:rFonts w:ascii="Arial" w:hAnsi="Arial" w:cs="Arial"/>
          <w:b/>
          <w:bCs/>
        </w:rPr>
      </w:pPr>
    </w:p>
    <w:p w:rsidR="00B70E90" w:rsidRPr="00893DCC" w:rsidRDefault="00B70E90" w:rsidP="007C5D94">
      <w:pPr>
        <w:jc w:val="center"/>
        <w:outlineLvl w:val="0"/>
        <w:rPr>
          <w:rFonts w:ascii="Arial" w:hAnsi="Arial" w:cs="Arial"/>
          <w:b/>
          <w:bCs/>
        </w:rPr>
      </w:pPr>
      <w:r w:rsidRPr="00893DCC">
        <w:rPr>
          <w:rFonts w:ascii="Arial" w:hAnsi="Arial" w:cs="Arial"/>
          <w:b/>
          <w:bCs/>
        </w:rPr>
        <w:t>Tisztelt Képviselő-testület!</w:t>
      </w:r>
    </w:p>
    <w:p w:rsidR="00B70E90" w:rsidRDefault="00B70E90" w:rsidP="00281203">
      <w:pPr>
        <w:jc w:val="both"/>
        <w:rPr>
          <w:rFonts w:ascii="Arial" w:hAnsi="Arial" w:cs="Arial"/>
        </w:rPr>
      </w:pPr>
    </w:p>
    <w:p w:rsidR="00B70E90" w:rsidRDefault="00B70E90" w:rsidP="00893DCC">
      <w:pPr>
        <w:spacing w:line="312" w:lineRule="auto"/>
        <w:jc w:val="both"/>
        <w:rPr>
          <w:rFonts w:ascii="Arial" w:hAnsi="Arial" w:cs="Arial"/>
        </w:rPr>
      </w:pPr>
    </w:p>
    <w:p w:rsidR="00B70E90" w:rsidRDefault="00B70E90" w:rsidP="00ED09B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Berhida Város Önkormányzatának képviselő-testülete a 121/2015. (IX.30.) Kt. sz. határozata alapján Bérbeadó 2015. október 26-án helyiségbérleti szerződést kötött a Berhida, Orgona u. 1/1. szám alatti, önkormányzati tulajdonú helyiség bérlete tárgyában, 2016. január 1-től 2026. január 1-ig 10 éves határozott időtartamra. </w:t>
      </w:r>
    </w:p>
    <w:p w:rsidR="00B70E90" w:rsidRDefault="00B70E90" w:rsidP="00ED09B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Berhida Város Önkormányzatának képviselő-testülete a 158/2015. (XII. 17.) Kt. sz. határozata alapján Bérbeadó hozzájárult ahhoz, hogy 2015. december 18-tól –bérlő kérelmét figyelembe véve – az általa létrehozott és vezetett jogi személy legyen a bérlő. Ezen időponttól a jogi személy viseli az eredeti bérleti szerződésben vállalt kötelezettségeket, gyakorolja a bérlői jogokat.</w:t>
      </w:r>
    </w:p>
    <w:p w:rsidR="00B70E90" w:rsidRDefault="00B70E90" w:rsidP="00ED09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B70E90" w:rsidRDefault="00B70E90" w:rsidP="00ED09B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Bérlő 2017. április 25. napján írásban kezdeményezte a bérleti szerződés – 30 napos határidő elteltével való - megszüntetését. </w:t>
      </w:r>
    </w:p>
    <w:p w:rsidR="00B70E90" w:rsidRDefault="00B70E90" w:rsidP="00ED09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bérleti szerződés 20.) pontja értelmében a szerződést – lejárat előtt – rendes felmondással nem, csak közös megegyezéssel szüntethető meg, ezért a Bérbeadó a kérelmet ekként tekintette.</w:t>
      </w:r>
    </w:p>
    <w:p w:rsidR="00B70E90" w:rsidRDefault="00B70E90" w:rsidP="00ED09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képviselő-testület 49/2017. (IV. 27.) Kt. számú határozatával hozzájárult a bérleti szerződés 20.) pontja alapján, annak közös megegyezéssel történő megszüntetéséhez. </w:t>
      </w:r>
    </w:p>
    <w:p w:rsidR="00B70E90" w:rsidRDefault="00B70E90" w:rsidP="00ED09BA">
      <w:pPr>
        <w:jc w:val="both"/>
        <w:rPr>
          <w:rFonts w:ascii="Arial" w:hAnsi="Arial" w:cs="Arial"/>
        </w:rPr>
      </w:pPr>
    </w:p>
    <w:p w:rsidR="00B70E90" w:rsidRDefault="00B70E90" w:rsidP="00ED09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Fentiek alapján javaslom, hogy a képviselő-testület a bérleti szerződést és annak módosítását, - figyelemmel a felek között 2017.05.10-én lezajlott tárgyalásokra is -, közös megegyezéssel 2017. május 31. napjával szüntesse meg.</w:t>
      </w:r>
    </w:p>
    <w:p w:rsidR="00B70E90" w:rsidRDefault="00B70E90" w:rsidP="00341452">
      <w:pPr>
        <w:jc w:val="both"/>
        <w:rPr>
          <w:rFonts w:ascii="Arial" w:hAnsi="Arial" w:cs="Arial"/>
        </w:rPr>
      </w:pPr>
    </w:p>
    <w:p w:rsidR="00B70E90" w:rsidRDefault="00B70E90" w:rsidP="003414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m</w:t>
      </w:r>
      <w:r w:rsidRPr="003D480A">
        <w:rPr>
          <w:rFonts w:ascii="Arial" w:hAnsi="Arial" w:cs="Arial"/>
        </w:rPr>
        <w:t>egállapodás</w:t>
      </w:r>
      <w:r>
        <w:rPr>
          <w:rFonts w:ascii="Arial" w:hAnsi="Arial" w:cs="Arial"/>
        </w:rPr>
        <w:t xml:space="preserve"> tervezete a </w:t>
      </w:r>
      <w:r w:rsidRPr="003D480A">
        <w:rPr>
          <w:rFonts w:ascii="Arial" w:hAnsi="Arial" w:cs="Arial"/>
        </w:rPr>
        <w:t>bér</w:t>
      </w:r>
      <w:r>
        <w:rPr>
          <w:rFonts w:ascii="Arial" w:hAnsi="Arial" w:cs="Arial"/>
        </w:rPr>
        <w:t>leti szerződés közös megegyezéssel történő megszüntetéséről az előterjesztés melléklete.</w:t>
      </w:r>
    </w:p>
    <w:p w:rsidR="00B70E90" w:rsidRDefault="00B70E90" w:rsidP="00893DCC">
      <w:pPr>
        <w:spacing w:line="312" w:lineRule="auto"/>
        <w:jc w:val="both"/>
        <w:rPr>
          <w:rFonts w:ascii="Arial" w:hAnsi="Arial" w:cs="Arial"/>
        </w:rPr>
      </w:pPr>
    </w:p>
    <w:p w:rsidR="00B70E90" w:rsidRDefault="00B70E90" w:rsidP="00893DCC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Kérem az előterjesztést megtárgyalni és az alábbi határozati javaslatot támogatni szíveskedjenek. </w:t>
      </w:r>
    </w:p>
    <w:p w:rsidR="00B70E90" w:rsidRDefault="00B70E90" w:rsidP="00281203">
      <w:pPr>
        <w:jc w:val="both"/>
        <w:rPr>
          <w:rFonts w:ascii="Arial" w:hAnsi="Arial" w:cs="Arial"/>
        </w:rPr>
      </w:pPr>
    </w:p>
    <w:p w:rsidR="00B70E90" w:rsidRDefault="00B70E90" w:rsidP="002812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Berhida, 2017. május 16.</w:t>
      </w:r>
    </w:p>
    <w:p w:rsidR="00B70E90" w:rsidRDefault="00B70E90" w:rsidP="00893DC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Pergő Margit</w:t>
      </w:r>
    </w:p>
    <w:p w:rsidR="00B70E90" w:rsidRDefault="00B70E90" w:rsidP="00893DC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polgármester</w:t>
      </w:r>
    </w:p>
    <w:p w:rsidR="00B70E90" w:rsidRDefault="00B70E90" w:rsidP="00893DCC">
      <w:pPr>
        <w:jc w:val="right"/>
        <w:rPr>
          <w:rFonts w:ascii="Arial" w:hAnsi="Arial" w:cs="Arial"/>
        </w:rPr>
      </w:pPr>
    </w:p>
    <w:p w:rsidR="00B70E90" w:rsidRPr="003772E1" w:rsidRDefault="00B70E90" w:rsidP="007C5D94">
      <w:pPr>
        <w:jc w:val="center"/>
        <w:outlineLvl w:val="0"/>
        <w:rPr>
          <w:rFonts w:ascii="Arial" w:hAnsi="Arial" w:cs="Arial"/>
          <w:b/>
          <w:bCs/>
        </w:rPr>
      </w:pPr>
      <w:r w:rsidRPr="003772E1">
        <w:rPr>
          <w:rFonts w:ascii="Arial" w:hAnsi="Arial" w:cs="Arial"/>
          <w:b/>
          <w:bCs/>
        </w:rPr>
        <w:t>Határozati javaslat:</w:t>
      </w:r>
    </w:p>
    <w:p w:rsidR="00B70E90" w:rsidRPr="003772E1" w:rsidRDefault="00B70E90" w:rsidP="00893DCC">
      <w:pPr>
        <w:jc w:val="center"/>
        <w:rPr>
          <w:rFonts w:ascii="Arial" w:hAnsi="Arial" w:cs="Arial"/>
          <w:b/>
          <w:bCs/>
        </w:rPr>
      </w:pPr>
    </w:p>
    <w:p w:rsidR="00B70E90" w:rsidRPr="003772E1" w:rsidRDefault="00B70E90" w:rsidP="00893DCC">
      <w:pPr>
        <w:jc w:val="center"/>
        <w:rPr>
          <w:rFonts w:ascii="Arial" w:hAnsi="Arial" w:cs="Arial"/>
          <w:b/>
          <w:bCs/>
        </w:rPr>
      </w:pPr>
      <w:r w:rsidRPr="003772E1">
        <w:rPr>
          <w:rFonts w:ascii="Arial" w:hAnsi="Arial" w:cs="Arial"/>
          <w:b/>
          <w:bCs/>
        </w:rPr>
        <w:t>……../201</w:t>
      </w:r>
      <w:r>
        <w:rPr>
          <w:rFonts w:ascii="Arial" w:hAnsi="Arial" w:cs="Arial"/>
          <w:b/>
          <w:bCs/>
        </w:rPr>
        <w:t>7</w:t>
      </w:r>
      <w:r w:rsidRPr="003772E1">
        <w:rPr>
          <w:rFonts w:ascii="Arial" w:hAnsi="Arial" w:cs="Arial"/>
          <w:b/>
          <w:bCs/>
        </w:rPr>
        <w:t>. (</w:t>
      </w:r>
      <w:r>
        <w:rPr>
          <w:rFonts w:ascii="Arial" w:hAnsi="Arial" w:cs="Arial"/>
          <w:b/>
          <w:bCs/>
        </w:rPr>
        <w:t>V</w:t>
      </w:r>
      <w:r w:rsidRPr="003772E1">
        <w:rPr>
          <w:rFonts w:ascii="Arial" w:hAnsi="Arial" w:cs="Arial"/>
          <w:b/>
          <w:bCs/>
        </w:rPr>
        <w:t>.1</w:t>
      </w:r>
      <w:r>
        <w:rPr>
          <w:rFonts w:ascii="Arial" w:hAnsi="Arial" w:cs="Arial"/>
          <w:b/>
          <w:bCs/>
        </w:rPr>
        <w:t>7</w:t>
      </w:r>
      <w:r w:rsidRPr="003772E1">
        <w:rPr>
          <w:rFonts w:ascii="Arial" w:hAnsi="Arial" w:cs="Arial"/>
          <w:b/>
          <w:bCs/>
        </w:rPr>
        <w:t>.) Kt. határozat</w:t>
      </w:r>
    </w:p>
    <w:p w:rsidR="00B70E90" w:rsidRDefault="00B70E90" w:rsidP="00893DCC">
      <w:pPr>
        <w:jc w:val="center"/>
        <w:rPr>
          <w:rFonts w:ascii="Arial" w:hAnsi="Arial" w:cs="Arial"/>
        </w:rPr>
      </w:pPr>
    </w:p>
    <w:p w:rsidR="00B70E90" w:rsidRDefault="00B70E90" w:rsidP="003772E1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Képviselő-testület megtárgyalta a </w:t>
      </w:r>
      <w:r w:rsidRPr="00C34ED0">
        <w:rPr>
          <w:rFonts w:ascii="Arial" w:hAnsi="Arial" w:cs="Arial"/>
        </w:rPr>
        <w:t xml:space="preserve">Megállapodás jóváhagyása </w:t>
      </w:r>
      <w:r w:rsidRPr="003D480A">
        <w:rPr>
          <w:rFonts w:ascii="Arial" w:hAnsi="Arial" w:cs="Arial"/>
        </w:rPr>
        <w:t>bér</w:t>
      </w:r>
      <w:r>
        <w:rPr>
          <w:rFonts w:ascii="Arial" w:hAnsi="Arial" w:cs="Arial"/>
        </w:rPr>
        <w:t>leti szerződés közös megegyezéssel történő megszüntetéséről szóló előterjesztést és a következő döntést hozta.</w:t>
      </w:r>
    </w:p>
    <w:p w:rsidR="00B70E90" w:rsidRDefault="00B70E90" w:rsidP="003772E1">
      <w:pPr>
        <w:spacing w:line="312" w:lineRule="auto"/>
        <w:jc w:val="both"/>
        <w:rPr>
          <w:rFonts w:ascii="Arial" w:hAnsi="Arial" w:cs="Arial"/>
        </w:rPr>
      </w:pPr>
    </w:p>
    <w:p w:rsidR="00B70E90" w:rsidRDefault="00B70E90" w:rsidP="00B37199">
      <w:pPr>
        <w:pStyle w:val="ListParagraph"/>
        <w:numPr>
          <w:ilvl w:val="0"/>
          <w:numId w:val="3"/>
        </w:numPr>
        <w:spacing w:line="312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341452">
        <w:rPr>
          <w:rFonts w:ascii="Arial" w:hAnsi="Arial" w:cs="Arial"/>
        </w:rPr>
        <w:t xml:space="preserve"> 8182 Berhida, Orgona út 1/1. szám alatti üzlethelyiség bérleti szerződésének közös megegyezéssel történő megszüntetése </w:t>
      </w:r>
      <w:r>
        <w:rPr>
          <w:rFonts w:ascii="Arial" w:hAnsi="Arial" w:cs="Arial"/>
        </w:rPr>
        <w:t>tárgyában készült megállapodást jóváhagyja.</w:t>
      </w:r>
      <w:r w:rsidRPr="00341452">
        <w:rPr>
          <w:rFonts w:ascii="Arial" w:hAnsi="Arial" w:cs="Arial"/>
        </w:rPr>
        <w:t xml:space="preserve"> </w:t>
      </w:r>
    </w:p>
    <w:p w:rsidR="00B70E90" w:rsidRDefault="00B70E90" w:rsidP="00B37199">
      <w:pPr>
        <w:pStyle w:val="ListParagraph"/>
        <w:numPr>
          <w:ilvl w:val="0"/>
          <w:numId w:val="3"/>
        </w:numPr>
        <w:spacing w:line="312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A megállapodás a határozat mellékletét képezi.</w:t>
      </w:r>
    </w:p>
    <w:p w:rsidR="00B70E90" w:rsidRPr="00341452" w:rsidRDefault="00B70E90" w:rsidP="00B37199">
      <w:pPr>
        <w:pStyle w:val="ListParagraph"/>
        <w:numPr>
          <w:ilvl w:val="0"/>
          <w:numId w:val="3"/>
        </w:numPr>
        <w:spacing w:line="312" w:lineRule="auto"/>
        <w:ind w:left="360"/>
        <w:jc w:val="both"/>
        <w:rPr>
          <w:rFonts w:ascii="Arial" w:hAnsi="Arial" w:cs="Arial"/>
        </w:rPr>
      </w:pPr>
      <w:r w:rsidRPr="00B37199">
        <w:rPr>
          <w:rFonts w:ascii="Arial" w:hAnsi="Arial" w:cs="Arial"/>
        </w:rPr>
        <w:t>Felhatalmazza Pergő Margit polgármestert a szerző</w:t>
      </w:r>
      <w:r>
        <w:rPr>
          <w:rFonts w:ascii="Arial" w:hAnsi="Arial" w:cs="Arial"/>
        </w:rPr>
        <w:t>dés aláírására, a szükséges jognyilatkozatok megtételére.</w:t>
      </w:r>
    </w:p>
    <w:p w:rsidR="00B70E90" w:rsidRPr="00B37199" w:rsidRDefault="00B70E90" w:rsidP="00341452">
      <w:pPr>
        <w:pStyle w:val="ListParagraph"/>
        <w:spacing w:line="312" w:lineRule="auto"/>
        <w:jc w:val="both"/>
        <w:rPr>
          <w:rFonts w:ascii="Arial" w:hAnsi="Arial" w:cs="Arial"/>
          <w:b/>
          <w:bCs/>
        </w:rPr>
      </w:pPr>
    </w:p>
    <w:p w:rsidR="00B70E90" w:rsidRDefault="00B70E90" w:rsidP="003772E1">
      <w:pPr>
        <w:spacing w:line="312" w:lineRule="auto"/>
        <w:jc w:val="both"/>
        <w:rPr>
          <w:rFonts w:ascii="Arial" w:hAnsi="Arial" w:cs="Arial"/>
          <w:b/>
          <w:bCs/>
        </w:rPr>
      </w:pPr>
    </w:p>
    <w:p w:rsidR="00B70E90" w:rsidRDefault="00B70E90" w:rsidP="007C5D94">
      <w:pPr>
        <w:spacing w:line="312" w:lineRule="auto"/>
        <w:jc w:val="both"/>
        <w:outlineLvl w:val="0"/>
        <w:rPr>
          <w:rFonts w:ascii="Arial" w:hAnsi="Arial" w:cs="Arial"/>
        </w:rPr>
      </w:pPr>
      <w:r w:rsidRPr="003772E1">
        <w:rPr>
          <w:rFonts w:ascii="Arial" w:hAnsi="Arial" w:cs="Arial"/>
          <w:b/>
          <w:bCs/>
        </w:rPr>
        <w:t>Határidő:</w:t>
      </w:r>
      <w:r>
        <w:rPr>
          <w:rFonts w:ascii="Arial" w:hAnsi="Arial" w:cs="Arial"/>
        </w:rPr>
        <w:t xml:space="preserve"> folyamatos</w:t>
      </w:r>
    </w:p>
    <w:p w:rsidR="00B70E90" w:rsidRDefault="00B70E90" w:rsidP="003772E1">
      <w:pPr>
        <w:spacing w:line="312" w:lineRule="auto"/>
        <w:jc w:val="both"/>
        <w:rPr>
          <w:rFonts w:ascii="Arial" w:hAnsi="Arial" w:cs="Arial"/>
        </w:rPr>
      </w:pPr>
    </w:p>
    <w:p w:rsidR="00B70E90" w:rsidRDefault="00B70E90" w:rsidP="007C5D94">
      <w:pPr>
        <w:spacing w:line="312" w:lineRule="auto"/>
        <w:jc w:val="both"/>
        <w:outlineLvl w:val="0"/>
        <w:rPr>
          <w:rFonts w:ascii="Arial" w:hAnsi="Arial" w:cs="Arial"/>
        </w:rPr>
      </w:pPr>
      <w:r w:rsidRPr="003772E1">
        <w:rPr>
          <w:rFonts w:ascii="Arial" w:hAnsi="Arial" w:cs="Arial"/>
          <w:b/>
          <w:bCs/>
        </w:rPr>
        <w:t>Felelős:</w:t>
      </w:r>
      <w:r>
        <w:rPr>
          <w:rFonts w:ascii="Arial" w:hAnsi="Arial" w:cs="Arial"/>
        </w:rPr>
        <w:t xml:space="preserve"> Pergő Margit polgármester</w:t>
      </w:r>
    </w:p>
    <w:p w:rsidR="00B70E90" w:rsidRDefault="00B70E90" w:rsidP="003772E1">
      <w:pPr>
        <w:spacing w:line="312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>Dr. Guti László jegyző</w:t>
      </w:r>
    </w:p>
    <w:p w:rsidR="00B70E90" w:rsidRDefault="00B70E90" w:rsidP="003772E1">
      <w:pPr>
        <w:spacing w:line="312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>Karácsony József TESZ vezető</w:t>
      </w:r>
      <w:bookmarkStart w:id="0" w:name="_GoBack"/>
      <w:bookmarkEnd w:id="0"/>
    </w:p>
    <w:p w:rsidR="00B70E90" w:rsidRPr="003772E1" w:rsidRDefault="00B70E90" w:rsidP="003772E1">
      <w:pPr>
        <w:spacing w:line="312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>Dr. Judi Erzsébet hatósági irodavezető</w:t>
      </w:r>
    </w:p>
    <w:sectPr w:rsidR="00B70E90" w:rsidRPr="003772E1" w:rsidSect="003772E1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E90" w:rsidRDefault="00B70E90" w:rsidP="003772E1">
      <w:r>
        <w:separator/>
      </w:r>
    </w:p>
  </w:endnote>
  <w:endnote w:type="continuationSeparator" w:id="0">
    <w:p w:rsidR="00B70E90" w:rsidRDefault="00B70E90" w:rsidP="00377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E90" w:rsidRDefault="00B70E90" w:rsidP="003772E1">
      <w:r>
        <w:separator/>
      </w:r>
    </w:p>
  </w:footnote>
  <w:footnote w:type="continuationSeparator" w:id="0">
    <w:p w:rsidR="00B70E90" w:rsidRDefault="00B70E90" w:rsidP="003772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E90" w:rsidRDefault="00B70E90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B70E90" w:rsidRDefault="00B70E9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BF56DA"/>
    <w:multiLevelType w:val="hybridMultilevel"/>
    <w:tmpl w:val="A60A5B9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23942"/>
    <w:multiLevelType w:val="hybridMultilevel"/>
    <w:tmpl w:val="09D23F92"/>
    <w:lvl w:ilvl="0" w:tplc="2AA2F12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203"/>
    <w:rsid w:val="000742FC"/>
    <w:rsid w:val="00094DB7"/>
    <w:rsid w:val="0013141E"/>
    <w:rsid w:val="001B1334"/>
    <w:rsid w:val="00281203"/>
    <w:rsid w:val="002B224F"/>
    <w:rsid w:val="00341452"/>
    <w:rsid w:val="003772E1"/>
    <w:rsid w:val="003D480A"/>
    <w:rsid w:val="004E296D"/>
    <w:rsid w:val="004F3DB4"/>
    <w:rsid w:val="00634D9A"/>
    <w:rsid w:val="00651D4C"/>
    <w:rsid w:val="006E4DF5"/>
    <w:rsid w:val="007C5D94"/>
    <w:rsid w:val="00893DCC"/>
    <w:rsid w:val="008A7D83"/>
    <w:rsid w:val="00950977"/>
    <w:rsid w:val="00B37199"/>
    <w:rsid w:val="00B70E90"/>
    <w:rsid w:val="00BB1021"/>
    <w:rsid w:val="00C04A47"/>
    <w:rsid w:val="00C3194B"/>
    <w:rsid w:val="00C34ED0"/>
    <w:rsid w:val="00DA781E"/>
    <w:rsid w:val="00DD4952"/>
    <w:rsid w:val="00DE44B1"/>
    <w:rsid w:val="00E01026"/>
    <w:rsid w:val="00E201CB"/>
    <w:rsid w:val="00ED09BA"/>
    <w:rsid w:val="00ED6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20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81203"/>
    <w:pPr>
      <w:ind w:left="720"/>
    </w:pPr>
  </w:style>
  <w:style w:type="paragraph" w:styleId="Header">
    <w:name w:val="header"/>
    <w:basedOn w:val="Normal"/>
    <w:link w:val="HeaderChar"/>
    <w:uiPriority w:val="99"/>
    <w:rsid w:val="003772E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72E1"/>
    <w:rPr>
      <w:rFonts w:ascii="Times New Roman" w:hAnsi="Times New Roman" w:cs="Times New Roman"/>
      <w:sz w:val="24"/>
      <w:szCs w:val="24"/>
      <w:lang w:eastAsia="hu-HU"/>
    </w:rPr>
  </w:style>
  <w:style w:type="paragraph" w:styleId="Footer">
    <w:name w:val="footer"/>
    <w:basedOn w:val="Normal"/>
    <w:link w:val="FooterChar"/>
    <w:uiPriority w:val="99"/>
    <w:rsid w:val="003772E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772E1"/>
    <w:rPr>
      <w:rFonts w:ascii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DefaultParagraphFont"/>
    <w:uiPriority w:val="99"/>
    <w:rsid w:val="004E296D"/>
  </w:style>
  <w:style w:type="paragraph" w:styleId="DocumentMap">
    <w:name w:val="Document Map"/>
    <w:basedOn w:val="Normal"/>
    <w:link w:val="DocumentMapChar"/>
    <w:uiPriority w:val="99"/>
    <w:semiHidden/>
    <w:rsid w:val="007C5D9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0945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59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347</Words>
  <Characters>2396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Berhida Város Polgármestere</dc:title>
  <dc:subject/>
  <dc:creator>Jegyzo</dc:creator>
  <cp:keywords/>
  <dc:description/>
  <cp:lastModifiedBy>Mariann</cp:lastModifiedBy>
  <cp:revision>3</cp:revision>
  <dcterms:created xsi:type="dcterms:W3CDTF">2017-05-16T13:19:00Z</dcterms:created>
  <dcterms:modified xsi:type="dcterms:W3CDTF">2017-05-16T13:21:00Z</dcterms:modified>
</cp:coreProperties>
</file>